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38CA0" w14:textId="77777777" w:rsidR="00262663" w:rsidRPr="00A40F47" w:rsidRDefault="00262663" w:rsidP="00262663">
      <w:pPr>
        <w:jc w:val="center"/>
        <w:rPr>
          <w:rFonts w:ascii="Tahoma" w:hAnsi="Tahoma" w:cs="Tahoma"/>
          <w:b/>
          <w:bCs/>
          <w:color w:val="333662"/>
          <w:sz w:val="18"/>
          <w:szCs w:val="18"/>
        </w:rPr>
      </w:pPr>
      <w:r w:rsidRPr="00A40F47">
        <w:rPr>
          <w:rFonts w:ascii="Tahoma" w:hAnsi="Tahoma" w:cs="Tahoma"/>
          <w:b/>
          <w:bCs/>
          <w:color w:val="333662"/>
          <w:sz w:val="18"/>
          <w:szCs w:val="18"/>
        </w:rPr>
        <w:t xml:space="preserve">VERKLARING </w:t>
      </w:r>
      <w:r w:rsidR="00BD72E9" w:rsidRPr="00A40F47">
        <w:rPr>
          <w:rFonts w:ascii="Tahoma" w:hAnsi="Tahoma" w:cs="Tahoma"/>
          <w:b/>
          <w:bCs/>
          <w:color w:val="333662"/>
          <w:sz w:val="18"/>
          <w:szCs w:val="18"/>
        </w:rPr>
        <w:t xml:space="preserve">DOELGEBRUIK EN </w:t>
      </w:r>
      <w:r w:rsidR="001B70DB" w:rsidRPr="00A40F47">
        <w:rPr>
          <w:rFonts w:ascii="Tahoma" w:hAnsi="Tahoma" w:cs="Tahoma"/>
          <w:b/>
          <w:bCs/>
          <w:color w:val="333662"/>
          <w:sz w:val="18"/>
          <w:szCs w:val="18"/>
        </w:rPr>
        <w:t>GEHEIMHOUDING</w:t>
      </w:r>
    </w:p>
    <w:p w14:paraId="57F69763" w14:textId="77777777" w:rsidR="00262663" w:rsidRPr="005136BC" w:rsidRDefault="00262663" w:rsidP="00262663">
      <w:pPr>
        <w:jc w:val="center"/>
        <w:rPr>
          <w:rFonts w:ascii="Tahoma" w:hAnsi="Tahoma" w:cs="Tahoma"/>
          <w:color w:val="333662"/>
          <w:sz w:val="18"/>
          <w:szCs w:val="18"/>
        </w:rPr>
      </w:pPr>
    </w:p>
    <w:p w14:paraId="2A1A92D3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/>
          <w:iCs/>
          <w:color w:val="333662"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/>
          <w:iCs/>
          <w:color w:val="333662"/>
          <w:sz w:val="18"/>
          <w:szCs w:val="18"/>
          <w:lang w:eastAsia="nl-NL"/>
        </w:rPr>
        <w:t>Doelgebruik</w:t>
      </w:r>
    </w:p>
    <w:p w14:paraId="587F64AB" w14:textId="7D146322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Ondergetekende verklaart dat hij/zij de informatie waarvan hij/zij in verband met de uitvoering van de Raamovereenkomst kennis draagt, uitsluitend zal gebruiken voor het doel waarvoor deze is bestemd.</w:t>
      </w:r>
    </w:p>
    <w:p w14:paraId="2A45E0EB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55D26752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/>
          <w:i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/>
          <w:iCs/>
          <w:color w:val="333662"/>
          <w:sz w:val="18"/>
          <w:szCs w:val="18"/>
          <w:lang w:eastAsia="nl-NL"/>
        </w:rPr>
        <w:t>Geheimhouding</w:t>
      </w:r>
    </w:p>
    <w:p w14:paraId="03D2875D" w14:textId="3C1ED1C9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Ondergetekende zal alle gegevens waarvan hij/zij het vertrouwelijk karakter kent of redelijkerwijs kan vermoeden en die hem/haar in het kader van de uitvoering van de Raamovereenkomst en/of Opdracht ter kennis of beschikking komen, geheimhouden en op geen enkele wijze verder intern of extern bekendmaken en/of aan derden verstrekken, behalve voor zover:</w:t>
      </w:r>
    </w:p>
    <w:p w14:paraId="3E9FB4B5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0FE446E5" w14:textId="77777777" w:rsidR="00777430" w:rsidRPr="005136BC" w:rsidRDefault="00777430" w:rsidP="00777430">
      <w:pPr>
        <w:numPr>
          <w:ilvl w:val="0"/>
          <w:numId w:val="2"/>
        </w:numPr>
        <w:spacing w:after="0" w:line="276" w:lineRule="auto"/>
        <w:contextualSpacing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Bekendmaking en/of verstrekking van die gegevens in het kader van de uitvoering van de (Raam)Overeenkomst noodzakelijk is;</w:t>
      </w:r>
    </w:p>
    <w:p w14:paraId="43806914" w14:textId="77777777" w:rsidR="00777430" w:rsidRPr="005136BC" w:rsidRDefault="00777430" w:rsidP="00777430">
      <w:pPr>
        <w:numPr>
          <w:ilvl w:val="0"/>
          <w:numId w:val="2"/>
        </w:numPr>
        <w:spacing w:after="0" w:line="276" w:lineRule="auto"/>
        <w:contextualSpacing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Enig dwingendrechtelijk Nederlands wettelijk voorschrift of Nederlandse rechterlijke uitspraak hem/haar tot bekendmaking en/of ve</w:t>
      </w:r>
      <w:r w:rsidRPr="00A40F47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rstrekking van die gegevens of informatie verplicht, waarbij hij/zij eerst </w:t>
      </w:r>
      <w:r w:rsidR="00ED7203" w:rsidRPr="00A40F47">
        <w:rPr>
          <w:rFonts w:ascii="Tahoma" w:eastAsia="Times New Roman" w:hAnsi="Tahoma" w:cs="Tahoma"/>
          <w:bCs/>
          <w:sz w:val="18"/>
          <w:szCs w:val="18"/>
          <w:lang w:eastAsia="nl-NL"/>
        </w:rPr>
        <w:t>Opdrachtgever</w:t>
      </w:r>
      <w:r w:rsidRPr="00A40F47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hiervan op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de hoogte stelt; </w:t>
      </w:r>
    </w:p>
    <w:p w14:paraId="304BEC59" w14:textId="77777777" w:rsidR="00777430" w:rsidRPr="005136BC" w:rsidRDefault="00777430" w:rsidP="00777430">
      <w:pPr>
        <w:numPr>
          <w:ilvl w:val="0"/>
          <w:numId w:val="2"/>
        </w:numPr>
        <w:spacing w:after="0" w:line="276" w:lineRule="auto"/>
        <w:contextualSpacing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Bekendmaking en/of verstrekking van die gegevens geschiedt met voorafgaande schriftelijke toestemming van </w:t>
      </w:r>
      <w:r w:rsidR="00A40F47">
        <w:rPr>
          <w:rFonts w:ascii="Tahoma" w:eastAsia="Times New Roman" w:hAnsi="Tahoma" w:cs="Tahoma"/>
          <w:bCs/>
          <w:sz w:val="18"/>
          <w:szCs w:val="18"/>
          <w:lang w:eastAsia="nl-NL"/>
        </w:rPr>
        <w:t>Opdrachtgever;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dan wel </w:t>
      </w:r>
    </w:p>
    <w:p w14:paraId="6BB6E221" w14:textId="77777777" w:rsidR="00777430" w:rsidRPr="005136BC" w:rsidRDefault="00777430" w:rsidP="00777430">
      <w:pPr>
        <w:numPr>
          <w:ilvl w:val="0"/>
          <w:numId w:val="2"/>
        </w:numPr>
        <w:spacing w:after="0" w:line="276" w:lineRule="auto"/>
        <w:contextualSpacing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Het informatie betreft die al rechtmatig openbaar was op een andere wijze dan door het handelen of nalaten van hem/haar of </w:t>
      </w:r>
      <w:r w:rsidR="001C44E0">
        <w:rPr>
          <w:rFonts w:ascii="Tahoma" w:eastAsia="Times New Roman" w:hAnsi="Tahoma" w:cs="Tahoma"/>
          <w:bCs/>
          <w:sz w:val="18"/>
          <w:szCs w:val="18"/>
          <w:lang w:eastAsia="nl-NL"/>
        </w:rPr>
        <w:t>Opdrachtgever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. </w:t>
      </w:r>
    </w:p>
    <w:p w14:paraId="620DF6FC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4CC90A12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Ondergetekende zal voor hem/haar werkzame personen (onder wie werknemers) die betrokken zijn bij de verwerking van vertrouwelijke gegevens contractueel verplichten tot nakoming van het doelgebruik en tot geheimhouding van die vertrouwelijke gegevens.</w:t>
      </w:r>
    </w:p>
    <w:p w14:paraId="57943D4A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6D00172C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Ondergetekende verleent op verzoek van</w:t>
      </w:r>
      <w:r w:rsidR="001C44E0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Opdrachtgever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zijn/haar medewerking aan het uitoefenen van toezicht door of namens </w:t>
      </w:r>
      <w:r w:rsidR="001C44E0">
        <w:rPr>
          <w:rFonts w:ascii="Tahoma" w:eastAsia="Times New Roman" w:hAnsi="Tahoma" w:cs="Tahoma"/>
          <w:bCs/>
          <w:sz w:val="18"/>
          <w:szCs w:val="18"/>
          <w:lang w:eastAsia="nl-NL"/>
        </w:rPr>
        <w:t>Opdrachtgever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op de bewaring en het gebruik van de vertrouwelijke gegevens.</w:t>
      </w:r>
    </w:p>
    <w:p w14:paraId="3785E447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269343D9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>Ondergetekende stelt alle gegevens die hij/zij in het kader van de uitvoering van de (Raam)overeenkomst en/of Opdracht onder zich heeft, inclusief eventueel daarvan gemaakte kopieën, op eerste verzoek aan</w:t>
      </w:r>
      <w:r w:rsidR="00260216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Opdrachtgever</w:t>
      </w:r>
      <w:r w:rsidRPr="005136BC">
        <w:rPr>
          <w:rFonts w:ascii="Tahoma" w:eastAsia="Times New Roman" w:hAnsi="Tahoma" w:cs="Tahoma"/>
          <w:bCs/>
          <w:sz w:val="18"/>
          <w:szCs w:val="18"/>
          <w:lang w:eastAsia="nl-NL"/>
        </w:rPr>
        <w:t xml:space="preserve"> ter beschikking.</w:t>
      </w:r>
    </w:p>
    <w:p w14:paraId="7A9E9D51" w14:textId="77777777" w:rsidR="00777430" w:rsidRPr="005136BC" w:rsidRDefault="00777430" w:rsidP="00777430">
      <w:pPr>
        <w:spacing w:after="0" w:line="276" w:lineRule="auto"/>
        <w:rPr>
          <w:rFonts w:ascii="Tahoma" w:eastAsia="Times New Roman" w:hAnsi="Tahoma" w:cs="Tahoma"/>
          <w:bCs/>
          <w:sz w:val="18"/>
          <w:szCs w:val="18"/>
          <w:lang w:eastAsia="nl-NL"/>
        </w:rPr>
      </w:pPr>
    </w:p>
    <w:p w14:paraId="32062330" w14:textId="77777777" w:rsidR="00777430" w:rsidRPr="005136BC" w:rsidRDefault="00777430" w:rsidP="00777430">
      <w:pPr>
        <w:spacing w:line="276" w:lineRule="auto"/>
        <w:rPr>
          <w:rFonts w:ascii="Tahoma" w:eastAsia="Calibri" w:hAnsi="Tahoma" w:cs="Tahoma"/>
          <w:sz w:val="18"/>
          <w:szCs w:val="18"/>
        </w:rPr>
      </w:pPr>
      <w:r w:rsidRPr="005136BC">
        <w:rPr>
          <w:rFonts w:ascii="Tahoma" w:eastAsia="Calibri" w:hAnsi="Tahoma" w:cs="Tahoma"/>
          <w:sz w:val="18"/>
          <w:szCs w:val="18"/>
        </w:rPr>
        <w:t>Aldus overeengekomen en in tweevoud opgemaakt.</w:t>
      </w:r>
    </w:p>
    <w:p w14:paraId="3080BE88" w14:textId="77777777" w:rsidR="00777430" w:rsidRPr="005136BC" w:rsidRDefault="00777430" w:rsidP="00777430">
      <w:pPr>
        <w:spacing w:line="276" w:lineRule="auto"/>
        <w:rPr>
          <w:rFonts w:ascii="Tahoma" w:eastAsia="Calibri" w:hAnsi="Tahoma" w:cs="Tahoma"/>
          <w:sz w:val="18"/>
          <w:szCs w:val="18"/>
        </w:rPr>
      </w:pPr>
    </w:p>
    <w:p w14:paraId="561A35EE" w14:textId="77777777" w:rsidR="00777430" w:rsidRPr="005136BC" w:rsidRDefault="00777430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sz w:val="18"/>
          <w:szCs w:val="18"/>
        </w:rPr>
      </w:pPr>
      <w:r w:rsidRPr="005136BC">
        <w:rPr>
          <w:rFonts w:ascii="Tahoma" w:eastAsia="Calibri" w:hAnsi="Tahoma" w:cs="Tahoma"/>
          <w:sz w:val="18"/>
          <w:szCs w:val="18"/>
        </w:rPr>
        <w:t>Datum: …………………………………</w:t>
      </w:r>
    </w:p>
    <w:p w14:paraId="4693D316" w14:textId="77777777" w:rsidR="00777430" w:rsidRPr="005136BC" w:rsidRDefault="00510D36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sz w:val="18"/>
          <w:szCs w:val="18"/>
        </w:rPr>
      </w:pPr>
      <w:r w:rsidRPr="005136BC">
        <w:rPr>
          <w:rFonts w:ascii="Tahoma" w:eastAsia="Calibri" w:hAnsi="Tahoma" w:cs="Tahoma"/>
          <w:b/>
          <w:sz w:val="18"/>
          <w:szCs w:val="18"/>
          <w:highlight w:val="lightGray"/>
        </w:rPr>
        <w:t>&lt;naam opdrachtnemer&gt;</w:t>
      </w:r>
    </w:p>
    <w:p w14:paraId="3015D4DA" w14:textId="77777777" w:rsidR="00777430" w:rsidRPr="005136BC" w:rsidRDefault="00777430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sz w:val="18"/>
          <w:szCs w:val="18"/>
        </w:rPr>
      </w:pPr>
    </w:p>
    <w:p w14:paraId="50936B36" w14:textId="77777777" w:rsidR="00777430" w:rsidRPr="005136BC" w:rsidRDefault="00777430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sz w:val="18"/>
          <w:szCs w:val="18"/>
        </w:rPr>
      </w:pPr>
      <w:r w:rsidRPr="005136BC">
        <w:rPr>
          <w:rFonts w:ascii="Tahoma" w:eastAsia="Calibri" w:hAnsi="Tahoma" w:cs="Tahoma"/>
          <w:sz w:val="18"/>
          <w:szCs w:val="18"/>
        </w:rPr>
        <w:t>…………………………………</w:t>
      </w:r>
    </w:p>
    <w:p w14:paraId="4284E36A" w14:textId="77777777" w:rsidR="00777430" w:rsidRPr="005136BC" w:rsidRDefault="00777430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sz w:val="18"/>
          <w:szCs w:val="18"/>
        </w:rPr>
      </w:pPr>
      <w:r w:rsidRPr="005136BC">
        <w:rPr>
          <w:rFonts w:ascii="Tahoma" w:eastAsia="Calibri" w:hAnsi="Tahoma" w:cs="Tahoma"/>
          <w:sz w:val="18"/>
          <w:szCs w:val="18"/>
        </w:rPr>
        <w:t>Handtekening</w:t>
      </w:r>
    </w:p>
    <w:p w14:paraId="7F152974" w14:textId="77777777" w:rsidR="00777430" w:rsidRPr="005136BC" w:rsidRDefault="00510D36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b/>
          <w:bCs/>
          <w:sz w:val="18"/>
          <w:szCs w:val="18"/>
        </w:rPr>
      </w:pPr>
      <w:r w:rsidRPr="005136BC">
        <w:rPr>
          <w:rFonts w:ascii="Tahoma" w:eastAsia="Calibri" w:hAnsi="Tahoma" w:cs="Tahoma"/>
          <w:b/>
          <w:bCs/>
          <w:sz w:val="18"/>
          <w:szCs w:val="18"/>
          <w:highlight w:val="lightGray"/>
        </w:rPr>
        <w:t>&lt;naam onderge</w:t>
      </w:r>
      <w:r w:rsidR="00B217C1" w:rsidRPr="005136BC">
        <w:rPr>
          <w:rFonts w:ascii="Tahoma" w:eastAsia="Calibri" w:hAnsi="Tahoma" w:cs="Tahoma"/>
          <w:b/>
          <w:bCs/>
          <w:sz w:val="18"/>
          <w:szCs w:val="18"/>
          <w:highlight w:val="lightGray"/>
        </w:rPr>
        <w:t>tekende&gt;</w:t>
      </w:r>
    </w:p>
    <w:p w14:paraId="69E44013" w14:textId="77777777" w:rsidR="00777430" w:rsidRPr="005136BC" w:rsidRDefault="00B217C1" w:rsidP="00777430">
      <w:pPr>
        <w:tabs>
          <w:tab w:val="left" w:pos="4111"/>
        </w:tabs>
        <w:spacing w:line="276" w:lineRule="auto"/>
        <w:rPr>
          <w:rFonts w:ascii="Tahoma" w:eastAsia="Calibri" w:hAnsi="Tahoma" w:cs="Tahoma"/>
          <w:b/>
          <w:bCs/>
          <w:sz w:val="18"/>
          <w:szCs w:val="18"/>
        </w:rPr>
      </w:pPr>
      <w:r w:rsidRPr="005136BC">
        <w:rPr>
          <w:rFonts w:ascii="Tahoma" w:eastAsia="Calibri" w:hAnsi="Tahoma" w:cs="Tahoma"/>
          <w:b/>
          <w:bCs/>
          <w:sz w:val="18"/>
          <w:szCs w:val="18"/>
          <w:highlight w:val="lightGray"/>
        </w:rPr>
        <w:t>&lt;functie ondergetekende&gt;</w:t>
      </w:r>
    </w:p>
    <w:p w14:paraId="747AF955" w14:textId="77777777" w:rsidR="00410D6A" w:rsidRPr="00E04A21" w:rsidRDefault="00410D6A" w:rsidP="00777430">
      <w:pPr>
        <w:pStyle w:val="Geenafstand"/>
        <w:rPr>
          <w:rFonts w:cstheme="minorHAnsi"/>
        </w:rPr>
      </w:pPr>
    </w:p>
    <w:sectPr w:rsidR="00410D6A" w:rsidRPr="00E04A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5D714" w14:textId="77777777" w:rsidR="002E79A3" w:rsidRDefault="002E79A3" w:rsidP="00E04A21">
      <w:pPr>
        <w:spacing w:after="0" w:line="240" w:lineRule="auto"/>
      </w:pPr>
      <w:r>
        <w:separator/>
      </w:r>
    </w:p>
  </w:endnote>
  <w:endnote w:type="continuationSeparator" w:id="0">
    <w:p w14:paraId="041EB00B" w14:textId="77777777" w:rsidR="002E79A3" w:rsidRDefault="002E79A3" w:rsidP="00E04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AFAE" w14:textId="77777777" w:rsidR="001337CF" w:rsidRDefault="008E7DCB" w:rsidP="008E7DCB">
    <w:pPr>
      <w:pStyle w:val="Voettekst"/>
      <w:tabs>
        <w:tab w:val="clear" w:pos="4536"/>
        <w:tab w:val="clear" w:pos="9072"/>
        <w:tab w:val="left" w:pos="5149"/>
      </w:tabs>
    </w:pPr>
    <w:r w:rsidRPr="00B72F8C">
      <w:rPr>
        <w:noProof/>
      </w:rPr>
      <w:drawing>
        <wp:anchor distT="0" distB="0" distL="114300" distR="114300" simplePos="0" relativeHeight="251659264" behindDoc="0" locked="0" layoutInCell="1" allowOverlap="1" wp14:anchorId="64129DD6" wp14:editId="393E0D02">
          <wp:simplePos x="0" y="0"/>
          <wp:positionH relativeFrom="margin">
            <wp:align>center</wp:align>
          </wp:positionH>
          <wp:positionV relativeFrom="paragraph">
            <wp:posOffset>7101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C2951" w14:textId="77777777" w:rsidR="002E79A3" w:rsidRDefault="002E79A3" w:rsidP="00E04A21">
      <w:pPr>
        <w:spacing w:after="0" w:line="240" w:lineRule="auto"/>
      </w:pPr>
      <w:r>
        <w:separator/>
      </w:r>
    </w:p>
  </w:footnote>
  <w:footnote w:type="continuationSeparator" w:id="0">
    <w:p w14:paraId="4713BAE5" w14:textId="77777777" w:rsidR="002E79A3" w:rsidRDefault="002E79A3" w:rsidP="00E04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4F22" w14:textId="1EEC73BE" w:rsidR="00E04A21" w:rsidRDefault="002E79A3" w:rsidP="001337CF">
    <w:pPr>
      <w:pStyle w:val="Koptekst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BFA5E09" wp14:editId="7A63FDC6">
          <wp:simplePos x="0" y="0"/>
          <wp:positionH relativeFrom="margin">
            <wp:posOffset>2121877</wp:posOffset>
          </wp:positionH>
          <wp:positionV relativeFrom="paragraph">
            <wp:posOffset>-176481</wp:posOffset>
          </wp:positionV>
          <wp:extent cx="1341120" cy="589992"/>
          <wp:effectExtent l="0" t="0" r="0" b="635"/>
          <wp:wrapNone/>
          <wp:docPr id="7" name="Afbeelding 7" descr="RVKO – R.K. basisschool De Rozenhor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VKO – R.K. basisschool De Rozenhor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589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50DD"/>
    <w:multiLevelType w:val="hybridMultilevel"/>
    <w:tmpl w:val="D368BB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032C"/>
    <w:multiLevelType w:val="hybridMultilevel"/>
    <w:tmpl w:val="9D52C0C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1241570">
    <w:abstractNumId w:val="0"/>
  </w:num>
  <w:num w:numId="2" w16cid:durableId="47895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9A3"/>
    <w:rsid w:val="001337CF"/>
    <w:rsid w:val="001B70DB"/>
    <w:rsid w:val="001C44E0"/>
    <w:rsid w:val="001D0C6A"/>
    <w:rsid w:val="00260216"/>
    <w:rsid w:val="00262663"/>
    <w:rsid w:val="002E79A3"/>
    <w:rsid w:val="00335693"/>
    <w:rsid w:val="00410D6A"/>
    <w:rsid w:val="00417ACD"/>
    <w:rsid w:val="00510D36"/>
    <w:rsid w:val="005136BC"/>
    <w:rsid w:val="006068C7"/>
    <w:rsid w:val="006D724A"/>
    <w:rsid w:val="00777430"/>
    <w:rsid w:val="008E7DCB"/>
    <w:rsid w:val="00A40F47"/>
    <w:rsid w:val="00B217C1"/>
    <w:rsid w:val="00BD72E9"/>
    <w:rsid w:val="00C410AA"/>
    <w:rsid w:val="00CF2EBD"/>
    <w:rsid w:val="00D00DAA"/>
    <w:rsid w:val="00E01BD8"/>
    <w:rsid w:val="00E04A21"/>
    <w:rsid w:val="00ED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16F38"/>
  <w15:chartTrackingRefBased/>
  <w15:docId w15:val="{1125B7BC-B92C-4F55-9BB3-AA4BF071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262663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E04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4A21"/>
  </w:style>
  <w:style w:type="paragraph" w:styleId="Voettekst">
    <w:name w:val="footer"/>
    <w:basedOn w:val="Standaard"/>
    <w:link w:val="VoettekstChar"/>
    <w:uiPriority w:val="99"/>
    <w:unhideWhenUsed/>
    <w:rsid w:val="00E04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4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issavanLeeuwen-HI\HIP\HIP%20Opdrachten%20-%20RVKO%20Fietslease%20-%20RVKO%20Fietslease\03.%20Aanbestedingsdocumenten\V1.0\Bijlage%2008%20-%20Geheimhoudingsverklar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CB74FAB9A8F741A297EA0F24BF77D7" ma:contentTypeVersion="2" ma:contentTypeDescription="Een nieuw document maken." ma:contentTypeScope="" ma:versionID="b622c2c239b46df9268848cdf6f89d37">
  <xsd:schema xmlns:xsd="http://www.w3.org/2001/XMLSchema" xmlns:xs="http://www.w3.org/2001/XMLSchema" xmlns:p="http://schemas.microsoft.com/office/2006/metadata/properties" xmlns:ns2="c4b86439-2aa0-4cdb-85e8-de50735366ae" targetNamespace="http://schemas.microsoft.com/office/2006/metadata/properties" ma:root="true" ma:fieldsID="8cb1142aee5a1b4f14130ebbee6bb57a" ns2:_="">
    <xsd:import namespace="c4b86439-2aa0-4cdb-85e8-de50735366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86439-2aa0-4cdb-85e8-de5073536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EFE34B-3172-4BCF-8DCC-897406F6D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86439-2aa0-4cdb-85e8-de50735366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9F28E-240D-4230-BC48-D2A410789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4CA12-2649-42F2-AB31-F1534F716D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08 - Geheimhoudingsverklaring</Template>
  <TotalTime>2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van Leeuwen - HIP</dc:creator>
  <cp:keywords/>
  <dc:description/>
  <cp:lastModifiedBy>Larissa van Leeuwen - HIP</cp:lastModifiedBy>
  <cp:revision>1</cp:revision>
  <dcterms:created xsi:type="dcterms:W3CDTF">2022-11-30T09:16:00Z</dcterms:created>
  <dcterms:modified xsi:type="dcterms:W3CDTF">2022-11-30T09:18:00Z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0x010100A5CB74FAB9A8F741A297EA0F24BF77D7</vt:lpwstr>
  </property>
</Properties>
</file>